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B9A5E" w14:textId="77777777" w:rsidR="006F163B" w:rsidRDefault="006F163B" w:rsidP="006F16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Sir William de MARNY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(fl.1404)</w:t>
      </w:r>
    </w:p>
    <w:p w14:paraId="7F7DCE5A" w14:textId="77777777" w:rsidR="006F163B" w:rsidRDefault="006F163B" w:rsidP="006F16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8625A78" w14:textId="77777777" w:rsidR="006F163B" w:rsidRDefault="006F163B" w:rsidP="006F16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035662B" w14:textId="77777777" w:rsidR="006F163B" w:rsidRDefault="006F163B" w:rsidP="006F16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13 May1404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at sea under the</w:t>
      </w:r>
    </w:p>
    <w:p w14:paraId="6B9D386A" w14:textId="77777777" w:rsidR="006F163B" w:rsidRDefault="006F163B" w:rsidP="006F16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command of Thomas Berkeley.    (C.P.R. 1401-5 p.397)</w:t>
      </w:r>
    </w:p>
    <w:p w14:paraId="42DFC1A4" w14:textId="69FD8521" w:rsidR="00DB053D" w:rsidRDefault="00DB053D" w:rsidP="006F16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Aug.1414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Following his death, the Escheators of London, Essex, Oxfordshire, </w:t>
      </w:r>
    </w:p>
    <w:p w14:paraId="37874EB3" w14:textId="6E76D9B1" w:rsidR="00DB053D" w:rsidRDefault="00DB053D" w:rsidP="006F16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Buckinghamshire and Cornwall were ordered to take his lands into the </w:t>
      </w:r>
    </w:p>
    <w:p w14:paraId="36A31883" w14:textId="4E6F6808" w:rsidR="00DB053D" w:rsidRDefault="00DB053D" w:rsidP="006F16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King’s hands.   (C.F.R. 1413-22 p.63)</w:t>
      </w:r>
    </w:p>
    <w:p w14:paraId="098A2E93" w14:textId="77777777" w:rsidR="006F163B" w:rsidRDefault="006F163B" w:rsidP="006F16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5297ED1" w14:textId="77777777" w:rsidR="006F163B" w:rsidRDefault="006F163B" w:rsidP="006F16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3F2E15A" w14:textId="77777777" w:rsidR="006F163B" w:rsidRDefault="006F163B" w:rsidP="006F16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27 December 2022</w:t>
      </w:r>
    </w:p>
    <w:p w14:paraId="729FD14E" w14:textId="3B48CEE2" w:rsidR="00DB053D" w:rsidRDefault="00DB053D" w:rsidP="006F16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 1 August 2024</w:t>
      </w:r>
    </w:p>
    <w:p w14:paraId="71AF13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84C977" w14:textId="77777777" w:rsidR="006F163B" w:rsidRDefault="006F163B" w:rsidP="009139A6">
      <w:r>
        <w:separator/>
      </w:r>
    </w:p>
  </w:endnote>
  <w:endnote w:type="continuationSeparator" w:id="0">
    <w:p w14:paraId="73A73C3D" w14:textId="77777777" w:rsidR="006F163B" w:rsidRDefault="006F16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452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A86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56B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942BD2" w14:textId="77777777" w:rsidR="006F163B" w:rsidRDefault="006F163B" w:rsidP="009139A6">
      <w:r>
        <w:separator/>
      </w:r>
    </w:p>
  </w:footnote>
  <w:footnote w:type="continuationSeparator" w:id="0">
    <w:p w14:paraId="00524651" w14:textId="77777777" w:rsidR="006F163B" w:rsidRDefault="006F16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454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307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4EC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63B"/>
    <w:rsid w:val="000666E0"/>
    <w:rsid w:val="002510B7"/>
    <w:rsid w:val="005C130B"/>
    <w:rsid w:val="006F163B"/>
    <w:rsid w:val="00826F5C"/>
    <w:rsid w:val="009139A6"/>
    <w:rsid w:val="009448BB"/>
    <w:rsid w:val="00947624"/>
    <w:rsid w:val="00A3176C"/>
    <w:rsid w:val="00AE65F8"/>
    <w:rsid w:val="00BA00AB"/>
    <w:rsid w:val="00CB4ED9"/>
    <w:rsid w:val="00D43AA9"/>
    <w:rsid w:val="00DB053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A8FA4"/>
  <w15:chartTrackingRefBased/>
  <w15:docId w15:val="{377D7618-73B7-4B3F-B860-6ACC34902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2023-02-11T08:22:00Z</dcterms:created>
  <dcterms:modified xsi:type="dcterms:W3CDTF">2024-08-01T17:29:00Z</dcterms:modified>
</cp:coreProperties>
</file>